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AD9AC" w14:textId="66A718B9" w:rsidR="00E00ECA" w:rsidRDefault="00E00ECA" w:rsidP="00E0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42953888"/>
      <w:bookmarkStart w:id="17" w:name="_Toc43463205"/>
      <w:bookmarkStart w:id="18" w:name="_Toc49847817"/>
      <w:bookmarkStart w:id="19" w:name="_Toc56497946"/>
      <w:bookmarkStart w:id="20" w:name="_Toc119699256"/>
      <w:bookmarkStart w:id="21" w:name="_Toc155093617"/>
      <w:bookmarkStart w:id="22" w:name="_Toc510696638"/>
      <w:bookmarkStart w:id="23" w:name="_Toc3597143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463E3">
        <w:rPr>
          <w:b/>
          <w:noProof/>
          <w:sz w:val="24"/>
        </w:rPr>
        <w:t>0017</w:t>
      </w:r>
    </w:p>
    <w:p w14:paraId="3BBD6464" w14:textId="77777777" w:rsidR="00E00ECA" w:rsidRDefault="00E00ECA" w:rsidP="00E00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CA" w14:paraId="6AF776C0" w14:textId="77777777" w:rsidTr="004140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200D" w14:textId="77777777" w:rsidR="00E00ECA" w:rsidRDefault="00E00ECA" w:rsidP="004140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0ECA" w14:paraId="621A3B03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39079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0ECA" w14:paraId="52070489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6BFC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BA8D3CF" w14:textId="77777777" w:rsidTr="00414064">
        <w:tc>
          <w:tcPr>
            <w:tcW w:w="142" w:type="dxa"/>
            <w:tcBorders>
              <w:left w:val="single" w:sz="4" w:space="0" w:color="auto"/>
            </w:tcBorders>
          </w:tcPr>
          <w:p w14:paraId="7245E92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ED196" w14:textId="49829CC6" w:rsidR="00E00ECA" w:rsidRPr="00410371" w:rsidRDefault="00E00ECA" w:rsidP="004140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768B65E5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0EC83" w14:textId="63CA3B26" w:rsidR="00E00ECA" w:rsidRPr="00410371" w:rsidRDefault="007463E3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560E5433" w14:textId="77777777" w:rsidR="00E00ECA" w:rsidRDefault="00E00ECA" w:rsidP="004140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116F8" w14:textId="77777777" w:rsidR="00E00ECA" w:rsidRPr="00410371" w:rsidRDefault="00E00ECA" w:rsidP="004140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1E41" w14:textId="77777777" w:rsidR="00E00ECA" w:rsidRDefault="00E00ECA" w:rsidP="004140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48EAF" w14:textId="2FC61BEF" w:rsidR="00E00ECA" w:rsidRPr="00410371" w:rsidRDefault="00E00ECA" w:rsidP="00414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2BF12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3F59F3A8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5D81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0FC9971C" w14:textId="77777777" w:rsidTr="004140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54D0B" w14:textId="77777777" w:rsidR="00E00ECA" w:rsidRPr="00F25D98" w:rsidRDefault="00E00ECA" w:rsidP="004140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0ECA" w14:paraId="56066698" w14:textId="77777777" w:rsidTr="00414064">
        <w:tc>
          <w:tcPr>
            <w:tcW w:w="9641" w:type="dxa"/>
            <w:gridSpan w:val="9"/>
          </w:tcPr>
          <w:p w14:paraId="43B6C73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AC396" w14:textId="77777777" w:rsidR="00E00ECA" w:rsidRDefault="00E00ECA" w:rsidP="00E00E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CA" w14:paraId="0D1D98AD" w14:textId="77777777" w:rsidTr="00414064">
        <w:tc>
          <w:tcPr>
            <w:tcW w:w="2835" w:type="dxa"/>
          </w:tcPr>
          <w:p w14:paraId="224E40B0" w14:textId="77777777" w:rsidR="00E00ECA" w:rsidRDefault="00E00ECA" w:rsidP="00414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1468B2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1367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2C60C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4A6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2AFB0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D3F91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AC7977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C91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6D686" w14:textId="77777777" w:rsidR="00E00ECA" w:rsidRDefault="00E00ECA" w:rsidP="00E00E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CA" w14:paraId="3A2CBFAB" w14:textId="77777777" w:rsidTr="00414064">
        <w:tc>
          <w:tcPr>
            <w:tcW w:w="9640" w:type="dxa"/>
            <w:gridSpan w:val="11"/>
          </w:tcPr>
          <w:p w14:paraId="4110BCE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B12E816" w14:textId="77777777" w:rsidTr="004140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C85A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01E9A" w14:textId="6DA2F5AC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name alignment for Notification Type</w:t>
            </w:r>
          </w:p>
        </w:tc>
      </w:tr>
      <w:tr w:rsidR="00E00ECA" w14:paraId="1B772D5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F5E94A5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9532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1C2481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6137BAF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CC5EF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00ECA" w14:paraId="04788158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554E509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37125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00ECA" w14:paraId="2E12AFC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E06CBD6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6936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2F746D6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DEDACA6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529DB" w14:textId="7F83363B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74108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B239052" w14:textId="77777777" w:rsidR="00E00ECA" w:rsidRDefault="00E00ECA" w:rsidP="00414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48ADA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FD111" w14:textId="18A09E8D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7463E3">
              <w:t>01-23</w:t>
            </w:r>
          </w:p>
        </w:tc>
      </w:tr>
      <w:tr w:rsidR="00E00ECA" w14:paraId="27A4DCEA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209564A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442867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EABF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7230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89625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A1BED3A" w14:textId="77777777" w:rsidTr="004140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BBDD1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FFB4" w14:textId="5CF07424" w:rsidR="00E00ECA" w:rsidRDefault="00A0170F" w:rsidP="00414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74AC6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C521D" w14:textId="77777777" w:rsidR="00E00ECA" w:rsidRDefault="00E00ECA" w:rsidP="00414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7079D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00ECA" w14:paraId="53DE87B2" w14:textId="77777777" w:rsidTr="004140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87FB8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891C9" w14:textId="77777777" w:rsidR="00E00ECA" w:rsidRDefault="00E00ECA" w:rsidP="00414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D7AA0" w14:textId="77777777" w:rsidR="00E00ECA" w:rsidRDefault="00E00ECA" w:rsidP="00414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62538" w14:textId="77777777" w:rsidR="00E00ECA" w:rsidRPr="007C2097" w:rsidRDefault="00E00ECA" w:rsidP="00414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0ECA" w14:paraId="400744A9" w14:textId="77777777" w:rsidTr="00414064">
        <w:tc>
          <w:tcPr>
            <w:tcW w:w="1843" w:type="dxa"/>
          </w:tcPr>
          <w:p w14:paraId="1B0893E7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CF66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29BC282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1E19B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8EBD4" w14:textId="596953AC" w:rsidR="00E00ECA" w:rsidRPr="00BC186B" w:rsidRDefault="00E00ECA" w:rsidP="0041406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Attribute name notificationType in </w:t>
            </w:r>
            <w:r w:rsidRPr="00E00ECA">
              <w:rPr>
                <w:rFonts w:eastAsia="Arial Unicode MS"/>
              </w:rPr>
              <w:t>SliceAuthReauthNotification</w:t>
            </w:r>
            <w:r>
              <w:rPr>
                <w:rFonts w:eastAsia="Arial Unicode MS"/>
              </w:rPr>
              <w:t xml:space="preserve"> and </w:t>
            </w:r>
            <w:r w:rsidRPr="00E00ECA">
              <w:rPr>
                <w:rFonts w:eastAsia="Arial Unicode MS"/>
              </w:rPr>
              <w:t>SliceAuthRevocNotification</w:t>
            </w:r>
            <w:r>
              <w:rPr>
                <w:rFonts w:eastAsia="Arial Unicode MS"/>
              </w:rPr>
              <w:t xml:space="preserve"> is not aligned with the yaml definitions in clause A.2.</w:t>
            </w:r>
          </w:p>
        </w:tc>
      </w:tr>
      <w:tr w:rsidR="00E00ECA" w14:paraId="6EACF47F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1F2A9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FEE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E4F4999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A897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9DD1" w14:textId="3C5FF268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notificationType is replaced with notifType in tables 6.1.6.2.6-1 and 6.1.6.2.7-1.</w:t>
            </w:r>
          </w:p>
        </w:tc>
      </w:tr>
      <w:tr w:rsidR="00E00ECA" w14:paraId="415D7BC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730ED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CAC5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B57EE1C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31F7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2632" w14:textId="4A8BE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spec.</w:t>
            </w:r>
          </w:p>
        </w:tc>
      </w:tr>
      <w:tr w:rsidR="00E00ECA" w14:paraId="2F080A5B" w14:textId="77777777" w:rsidTr="00414064">
        <w:tc>
          <w:tcPr>
            <w:tcW w:w="2694" w:type="dxa"/>
            <w:gridSpan w:val="2"/>
          </w:tcPr>
          <w:p w14:paraId="4756668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A78E39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465C9B1E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2233E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EE7BA" w14:textId="0F95A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6.1.6.2.6, 6.1.6.2.7</w:t>
            </w:r>
          </w:p>
        </w:tc>
      </w:tr>
      <w:tr w:rsidR="00E00ECA" w14:paraId="6C02A08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7B1DA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EDDD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365C05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75AA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DDE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7333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4B872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4C3B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ECA" w14:paraId="2B87EFA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8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30E4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E130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699AC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22DE8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67E34AD3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BED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71A26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F2EE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4E671C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65E10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585DEE42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A77A4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C932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58747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34EF0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8241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118F2D06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AA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3ED5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59E34462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092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E693" w14:textId="0DE5BD9F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00ECA" w:rsidRPr="008863B9" w14:paraId="001DA3E8" w14:textId="77777777" w:rsidTr="004140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3392B" w14:textId="77777777" w:rsidR="00E00ECA" w:rsidRPr="008863B9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751119" w14:textId="77777777" w:rsidR="00E00ECA" w:rsidRPr="008863B9" w:rsidRDefault="00E00ECA" w:rsidP="00414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ECA" w14:paraId="71904B87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B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64D0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E720A" w14:textId="77777777" w:rsidR="00E00ECA" w:rsidRDefault="00E00ECA" w:rsidP="00E00ECA">
      <w:pPr>
        <w:pStyle w:val="CRCoverPage"/>
        <w:spacing w:after="0"/>
        <w:rPr>
          <w:noProof/>
          <w:sz w:val="8"/>
          <w:szCs w:val="8"/>
        </w:rPr>
      </w:pPr>
    </w:p>
    <w:p w14:paraId="0A59D2C3" w14:textId="77777777" w:rsidR="00E00ECA" w:rsidRDefault="00E00ECA" w:rsidP="00E00ECA">
      <w:pPr>
        <w:rPr>
          <w:noProof/>
        </w:rPr>
        <w:sectPr w:rsidR="00E00E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7303F" w14:textId="77777777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96DB894" w14:textId="77777777" w:rsidR="00D85410" w:rsidRDefault="00D85410" w:rsidP="00E23A93">
      <w:pPr>
        <w:pStyle w:val="Heading5"/>
      </w:pPr>
      <w:r>
        <w:t>6.1.6.2.6</w:t>
      </w:r>
      <w:r>
        <w:tab/>
        <w:t>Type: SliceAuthReauthNotification</w:t>
      </w:r>
      <w:bookmarkEnd w:id="16"/>
      <w:bookmarkEnd w:id="17"/>
      <w:bookmarkEnd w:id="18"/>
      <w:bookmarkEnd w:id="19"/>
      <w:bookmarkEnd w:id="20"/>
      <w:bookmarkEnd w:id="21"/>
    </w:p>
    <w:p w14:paraId="414EE500" w14:textId="77777777" w:rsidR="00D85410" w:rsidRDefault="00D85410" w:rsidP="00D85410">
      <w:pPr>
        <w:pStyle w:val="TH"/>
      </w:pPr>
      <w:bookmarkStart w:id="25" w:name="_CRTable6_1_6_2_61"/>
      <w:r>
        <w:rPr>
          <w:noProof/>
        </w:rPr>
        <w:t>Table </w:t>
      </w:r>
      <w:bookmarkEnd w:id="25"/>
      <w:r>
        <w:t xml:space="preserve">6.1.6.2.6-1: </w:t>
      </w:r>
      <w:r>
        <w:rPr>
          <w:noProof/>
        </w:rPr>
        <w:t xml:space="preserve">Definition of type </w:t>
      </w:r>
      <w:r>
        <w:t>SliceAuthReauthNotification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4951FCA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405AC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A54B4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0403A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CBCF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39CC3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1D980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4622488E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E4B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26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75A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F3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C2B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8D0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935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56C9BA01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4A2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48C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374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5C0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41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0E6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7C9A99D3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6E3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2D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586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E94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8FF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165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4A1091" w:rsidRPr="004F472B" w14:paraId="3DC0132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D1" w14:textId="5F8CBAC1" w:rsidR="004A1091" w:rsidRDefault="004A1091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C6D" w14:textId="34E570AE" w:rsidR="004A1091" w:rsidRDefault="004A1091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5AD" w14:textId="612092A2" w:rsidR="004A1091" w:rsidRPr="00544965" w:rsidRDefault="004A1091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A8B" w14:textId="39A63F5F" w:rsidR="004A1091" w:rsidRPr="00544965" w:rsidRDefault="004A1091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EC" w14:textId="39D9F648" w:rsidR="004A1091" w:rsidRPr="00544965" w:rsidRDefault="004A1091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E97" w14:textId="77777777" w:rsidR="004A1091" w:rsidRPr="004F472B" w:rsidRDefault="004A1091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520C1EB9" w14:textId="77777777" w:rsidR="00D85410" w:rsidRDefault="00D85410" w:rsidP="00D85410"/>
    <w:p w14:paraId="34AC36DF" w14:textId="7A2E92C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6_1_6_2_7"/>
      <w:bookmarkStart w:id="28" w:name="_Toc42953889"/>
      <w:bookmarkStart w:id="29" w:name="_Toc43463206"/>
      <w:bookmarkStart w:id="30" w:name="_Toc49847818"/>
      <w:bookmarkStart w:id="31" w:name="_Toc56497947"/>
      <w:bookmarkStart w:id="32" w:name="_Toc119699257"/>
      <w:bookmarkStart w:id="33" w:name="_Toc155093618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38EC7" w14:textId="77777777" w:rsidR="00D85410" w:rsidRDefault="00D85410" w:rsidP="00E23A93">
      <w:pPr>
        <w:pStyle w:val="Heading5"/>
      </w:pPr>
      <w:r>
        <w:t>6.1.6.2.7</w:t>
      </w:r>
      <w:r>
        <w:tab/>
        <w:t>Type: SliceAuthRevocNotification</w:t>
      </w:r>
      <w:bookmarkEnd w:id="28"/>
      <w:bookmarkEnd w:id="29"/>
      <w:bookmarkEnd w:id="30"/>
      <w:bookmarkEnd w:id="31"/>
      <w:bookmarkEnd w:id="32"/>
      <w:bookmarkEnd w:id="33"/>
    </w:p>
    <w:p w14:paraId="41892D87" w14:textId="77777777" w:rsidR="00D85410" w:rsidRDefault="00D85410" w:rsidP="00D85410">
      <w:pPr>
        <w:pStyle w:val="TH"/>
      </w:pPr>
      <w:bookmarkStart w:id="34" w:name="_CRTable6_1_6_2_71"/>
      <w:r>
        <w:rPr>
          <w:noProof/>
        </w:rPr>
        <w:t>Table </w:t>
      </w:r>
      <w:bookmarkEnd w:id="34"/>
      <w:r>
        <w:t xml:space="preserve">6.1.6.2.7-1: </w:t>
      </w:r>
      <w:r>
        <w:rPr>
          <w:noProof/>
        </w:rPr>
        <w:t xml:space="preserve">Definition of type </w:t>
      </w:r>
      <w:r>
        <w:t>SliceAuthRevocNotification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76C45657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6797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D3A3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EE80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79FFB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4736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5B317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0790372C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167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35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88B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417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E04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C71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E7D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4B9BD214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A95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76D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D82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70E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945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840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0AA493C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982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DC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961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FC0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012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E2E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F32058" w:rsidRPr="004F472B" w14:paraId="783B3A6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FDB" w14:textId="0001F9B1" w:rsidR="00F32058" w:rsidRDefault="00F32058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A95" w14:textId="66D4B152" w:rsidR="00F32058" w:rsidRDefault="00F32058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58C" w14:textId="08A39593" w:rsidR="00F32058" w:rsidRPr="00544965" w:rsidRDefault="00F32058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985" w14:textId="06ADD045" w:rsidR="00F32058" w:rsidRPr="00544965" w:rsidRDefault="00F32058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F1A" w14:textId="551B8C74" w:rsidR="00F32058" w:rsidRPr="00544965" w:rsidRDefault="00F32058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95D7" w14:textId="77777777" w:rsidR="00F32058" w:rsidRPr="004F472B" w:rsidRDefault="00F32058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66C72F68" w14:textId="77777777" w:rsidR="00D85410" w:rsidRPr="00795EC4" w:rsidRDefault="00D85410" w:rsidP="00D85410"/>
    <w:p w14:paraId="3403EDF2" w14:textId="28A8812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CR6_1_6_3"/>
      <w:bookmarkStart w:id="37" w:name="_Toc42953890"/>
      <w:bookmarkStart w:id="38" w:name="_Toc43463207"/>
      <w:bookmarkStart w:id="39" w:name="_Toc49847819"/>
      <w:bookmarkStart w:id="40" w:name="_Toc56497948"/>
      <w:bookmarkStart w:id="41" w:name="_Toc119699258"/>
      <w:bookmarkStart w:id="42" w:name="_Toc155093619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37"/>
    <w:bookmarkEnd w:id="38"/>
    <w:bookmarkEnd w:id="39"/>
    <w:bookmarkEnd w:id="40"/>
    <w:bookmarkEnd w:id="41"/>
    <w:bookmarkEnd w:id="42"/>
    <w:sectPr w:rsidR="00E00E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FDC3" w14:textId="77777777" w:rsidR="00243F34" w:rsidRDefault="00243F34">
      <w:r>
        <w:separator/>
      </w:r>
    </w:p>
  </w:endnote>
  <w:endnote w:type="continuationSeparator" w:id="0">
    <w:p w14:paraId="0BFA49DB" w14:textId="77777777" w:rsidR="00243F34" w:rsidRDefault="002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FE11" w14:textId="77777777" w:rsidR="00243F34" w:rsidRDefault="00243F34">
      <w:r>
        <w:separator/>
      </w:r>
    </w:p>
  </w:footnote>
  <w:footnote w:type="continuationSeparator" w:id="0">
    <w:p w14:paraId="2822DCFD" w14:textId="77777777" w:rsidR="00243F34" w:rsidRDefault="0024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2BD93" w14:textId="77777777" w:rsidR="00E00ECA" w:rsidRDefault="00E00E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79197002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3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AE7"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0DD5C2FB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3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3306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4930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7821705">
    <w:abstractNumId w:val="11"/>
  </w:num>
  <w:num w:numId="4" w16cid:durableId="414207431">
    <w:abstractNumId w:val="16"/>
  </w:num>
  <w:num w:numId="5" w16cid:durableId="1526407292">
    <w:abstractNumId w:val="15"/>
  </w:num>
  <w:num w:numId="6" w16cid:durableId="666592031">
    <w:abstractNumId w:val="13"/>
  </w:num>
  <w:num w:numId="7" w16cid:durableId="1381323560">
    <w:abstractNumId w:val="12"/>
  </w:num>
  <w:num w:numId="8" w16cid:durableId="33123066">
    <w:abstractNumId w:val="14"/>
  </w:num>
  <w:num w:numId="9" w16cid:durableId="1684895785">
    <w:abstractNumId w:val="17"/>
  </w:num>
  <w:num w:numId="10" w16cid:durableId="223609939">
    <w:abstractNumId w:val="9"/>
  </w:num>
  <w:num w:numId="11" w16cid:durableId="2062360579">
    <w:abstractNumId w:val="7"/>
  </w:num>
  <w:num w:numId="12" w16cid:durableId="1311442907">
    <w:abstractNumId w:val="6"/>
  </w:num>
  <w:num w:numId="13" w16cid:durableId="1677997149">
    <w:abstractNumId w:val="5"/>
  </w:num>
  <w:num w:numId="14" w16cid:durableId="423114593">
    <w:abstractNumId w:val="4"/>
  </w:num>
  <w:num w:numId="15" w16cid:durableId="47998114">
    <w:abstractNumId w:val="8"/>
  </w:num>
  <w:num w:numId="16" w16cid:durableId="1898276152">
    <w:abstractNumId w:val="3"/>
  </w:num>
  <w:num w:numId="17" w16cid:durableId="2123764083">
    <w:abstractNumId w:val="2"/>
  </w:num>
  <w:num w:numId="18" w16cid:durableId="1274752958">
    <w:abstractNumId w:val="1"/>
  </w:num>
  <w:num w:numId="19" w16cid:durableId="257300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A2DF8"/>
    <w:rsid w:val="002A437F"/>
    <w:rsid w:val="002A68FB"/>
    <w:rsid w:val="002B3525"/>
    <w:rsid w:val="002B6339"/>
    <w:rsid w:val="002C3C5E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66C6F"/>
    <w:rsid w:val="00573979"/>
    <w:rsid w:val="0057625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08F"/>
    <w:rsid w:val="00741B81"/>
    <w:rsid w:val="007429F6"/>
    <w:rsid w:val="00744E76"/>
    <w:rsid w:val="00745C34"/>
    <w:rsid w:val="007463E3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24EC"/>
    <w:rsid w:val="007C43B2"/>
    <w:rsid w:val="007C4878"/>
    <w:rsid w:val="007C56F0"/>
    <w:rsid w:val="007C6886"/>
    <w:rsid w:val="007D038B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75613"/>
    <w:rsid w:val="009771BC"/>
    <w:rsid w:val="00977762"/>
    <w:rsid w:val="00981550"/>
    <w:rsid w:val="00983AC9"/>
    <w:rsid w:val="00984A4C"/>
    <w:rsid w:val="00990E62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170F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0ECA"/>
    <w:rsid w:val="00E0244D"/>
    <w:rsid w:val="00E0682E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E00EC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BB46-839B-4DB0-9DA4-6047076742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391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2024-01-18T08:58:00Z</dcterms:created>
  <dcterms:modified xsi:type="dcterms:W3CDTF">2024-01-23T15:27:00Z</dcterms:modified>
</cp:coreProperties>
</file>